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Chelmsford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Chelmsford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Chelmsford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Chelmsford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Chelmsford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Chelmsford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Chelmsford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Chelmsford is estimated to be </w:t>
      </w:r>
      <w:r w:rsidRPr="00773DF7">
        <w:rPr>
          <w:rFonts w:ascii="Libre Franklin Light" w:eastAsia="Times New Roman" w:hAnsi="Libre Franklin Light" w:cs="Calibri Light"/>
          <w:b/>
          <w:bCs/>
          <w:color w:val="C45911" w:themeColor="accent2" w:themeShade="BF"/>
        </w:rPr>
        <w:t xml:space="preserve">£1,608,277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Chelmsford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Chelmsford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Chelmsford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Chelmsford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elms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Chelmsford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elms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Chelmsford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Chelmsford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elms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Chelmsford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Chelmsford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Chelmsford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Chelmsford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Chelmsford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Chelmsford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£1,608,277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Chelmsford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£26,196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£541,752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£38,809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£10,915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£20,011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£970,594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£1,608,277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Chelmsford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Chelmsford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Chelmsford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Chelmsford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Chelmsford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Chelmsford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Chelmsford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Chelmsford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Chelmsford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Chelmsford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Chelmsford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Chelmsford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6B60BF3-416F-410E-B781-88F936B700D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